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88" w:rsidRPr="00F24AAF" w:rsidRDefault="00F00788" w:rsidP="009B761F">
      <w:pPr>
        <w:pageBreakBefore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Технологическая карта по геометрии с 06.04. по 10.04.2020 года, 7б класс, учитель – Тураева Г.А</w:t>
      </w:r>
      <w:r w:rsidRPr="00F24AAF">
        <w:rPr>
          <w:rFonts w:ascii="Times New Roman" w:hAnsi="Times New Roman"/>
          <w:b/>
          <w:sz w:val="28"/>
        </w:rPr>
        <w:t>.</w:t>
      </w:r>
    </w:p>
    <w:p w:rsidR="00F00788" w:rsidRDefault="00F00788" w:rsidP="009B761F">
      <w:pPr>
        <w:ind w:firstLine="0"/>
        <w:rPr>
          <w:rFonts w:ascii="Times New Roman" w:hAnsi="Times New Roman"/>
          <w:sz w:val="28"/>
        </w:rPr>
      </w:pPr>
    </w:p>
    <w:tbl>
      <w:tblPr>
        <w:tblW w:w="15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00788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Консультации</w:t>
            </w:r>
          </w:p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Контроль</w:t>
            </w:r>
          </w:p>
        </w:tc>
      </w:tr>
      <w:tr w:rsidR="00F00788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Место размещения д/з</w:t>
            </w:r>
          </w:p>
        </w:tc>
      </w:tr>
      <w:tr w:rsidR="00F00788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850" w:type="dxa"/>
            <w:vMerge w:val="restart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</w:t>
            </w:r>
            <w:r w:rsidRPr="0061571D">
              <w:rPr>
                <w:rFonts w:ascii="Times New Roman" w:hAnsi="Times New Roman"/>
              </w:rPr>
              <w:t>.2020</w:t>
            </w:r>
          </w:p>
        </w:tc>
        <w:tc>
          <w:tcPr>
            <w:tcW w:w="3118" w:type="dxa"/>
          </w:tcPr>
          <w:p w:rsidR="00F00788" w:rsidRPr="0061571D" w:rsidRDefault="00F00788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Построение треугольника по трем элементам.</w:t>
            </w:r>
          </w:p>
        </w:tc>
        <w:tc>
          <w:tcPr>
            <w:tcW w:w="1587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Повторить построение угла,равного данному,биссектрисы угла и т.д.</w:t>
            </w:r>
          </w:p>
        </w:tc>
        <w:tc>
          <w:tcPr>
            <w:tcW w:w="1954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89145809867</w:t>
            </w:r>
          </w:p>
        </w:tc>
        <w:tc>
          <w:tcPr>
            <w:tcW w:w="1162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Групповая </w:t>
            </w:r>
          </w:p>
        </w:tc>
        <w:tc>
          <w:tcPr>
            <w:tcW w:w="1109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08.04.20</w:t>
            </w:r>
          </w:p>
        </w:tc>
        <w:tc>
          <w:tcPr>
            <w:tcW w:w="1661" w:type="dxa"/>
          </w:tcPr>
          <w:p w:rsidR="00F00788" w:rsidRPr="0061571D" w:rsidRDefault="00F00788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7б</w:t>
            </w:r>
            <w:r w:rsidRPr="0061571D">
              <w:rPr>
                <w:rFonts w:ascii="Times New Roman" w:hAnsi="Times New Roman"/>
              </w:rPr>
              <w:t xml:space="preserve"> класса</w:t>
            </w:r>
          </w:p>
          <w:p w:rsidR="00F00788" w:rsidRPr="0061571D" w:rsidRDefault="00F00788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Дневник.ру</w:t>
            </w:r>
          </w:p>
        </w:tc>
      </w:tr>
      <w:tr w:rsidR="00F00788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Pr="0061571D">
              <w:rPr>
                <w:rFonts w:ascii="Times New Roman" w:hAnsi="Times New Roman"/>
              </w:rPr>
              <w:t>.04.2020</w:t>
            </w:r>
          </w:p>
        </w:tc>
        <w:tc>
          <w:tcPr>
            <w:tcW w:w="3118" w:type="dxa"/>
          </w:tcPr>
          <w:p w:rsidR="00F00788" w:rsidRPr="0061571D" w:rsidRDefault="00F00788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Построение треугольника по трем элементам.</w:t>
            </w:r>
          </w:p>
        </w:tc>
        <w:tc>
          <w:tcPr>
            <w:tcW w:w="1587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Построить треугольник по стороне и двум.прилежащим к ней углам</w:t>
            </w:r>
          </w:p>
        </w:tc>
        <w:tc>
          <w:tcPr>
            <w:tcW w:w="1954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 работа(чертёж)</w:t>
            </w:r>
          </w:p>
        </w:tc>
        <w:tc>
          <w:tcPr>
            <w:tcW w:w="1109" w:type="dxa"/>
            <w:vAlign w:val="center"/>
          </w:tcPr>
          <w:p w:rsidR="00F00788" w:rsidRPr="0061571D" w:rsidRDefault="00F0078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F00788" w:rsidRPr="0061571D" w:rsidRDefault="00F00788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7б</w:t>
            </w:r>
            <w:r w:rsidRPr="0061571D">
              <w:rPr>
                <w:rFonts w:ascii="Times New Roman" w:hAnsi="Times New Roman"/>
              </w:rPr>
              <w:t xml:space="preserve"> класса Дневник.ру</w:t>
            </w:r>
          </w:p>
        </w:tc>
      </w:tr>
    </w:tbl>
    <w:p w:rsidR="00F00788" w:rsidRDefault="00F00788">
      <w:bookmarkStart w:id="0" w:name="_GoBack"/>
      <w:bookmarkEnd w:id="0"/>
    </w:p>
    <w:sectPr w:rsidR="00F00788" w:rsidSect="009B76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7B6"/>
    <w:rsid w:val="00031BC2"/>
    <w:rsid w:val="00086D44"/>
    <w:rsid w:val="000D17B6"/>
    <w:rsid w:val="0012212E"/>
    <w:rsid w:val="0045006C"/>
    <w:rsid w:val="0061571D"/>
    <w:rsid w:val="0070306F"/>
    <w:rsid w:val="009B761F"/>
    <w:rsid w:val="00EE238C"/>
    <w:rsid w:val="00F00788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61F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106</Words>
  <Characters>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2020-03-26T08:07:00Z</dcterms:created>
  <dcterms:modified xsi:type="dcterms:W3CDTF">2003-01-11T10:56:00Z</dcterms:modified>
</cp:coreProperties>
</file>